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146953">
        <w:rPr>
          <w:b/>
          <w:i/>
          <w:noProof/>
          <w:sz w:val="28"/>
        </w:rPr>
        <w:t>0524</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46953" w:rsidP="003916B4">
            <w:pPr>
              <w:pStyle w:val="CRCoverPage"/>
              <w:spacing w:after="0"/>
              <w:jc w:val="center"/>
              <w:rPr>
                <w:noProof/>
              </w:rPr>
            </w:pPr>
            <w:r>
              <w:rPr>
                <w:b/>
                <w:noProof/>
                <w:sz w:val="28"/>
              </w:rPr>
              <w:t>0480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F5C9D" w:rsidP="002A6414">
            <w:pPr>
              <w:pStyle w:val="CRCoverPage"/>
              <w:spacing w:after="0"/>
              <w:ind w:left="100"/>
              <w:rPr>
                <w:noProof/>
              </w:rPr>
            </w:pPr>
            <w:r w:rsidRPr="004F5C9D">
              <w:rPr>
                <w:noProof/>
                <w:lang w:eastAsia="zh-CN"/>
              </w:rPr>
              <w:t>TT analysis for RedCap RRM TC 16.6.4.6 and 16.6.4.8 - CSI-RS L1-RSRP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4F5C9D" w:rsidRPr="004F5C9D">
              <w:rPr>
                <w:noProof/>
                <w:lang w:eastAsia="zh-CN"/>
              </w:rPr>
              <w:t>16.6.4.6 and 16.6.4.8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4F5C9D" w:rsidRPr="004F5C9D">
              <w:rPr>
                <w:noProof/>
                <w:lang w:eastAsia="zh-CN"/>
              </w:rPr>
              <w:t>16.6.4.6 and 16.6.4.8</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0A6225" w:rsidP="00A15BF9">
            <w:pPr>
              <w:pStyle w:val="CRCoverPage"/>
              <w:spacing w:after="0"/>
              <w:ind w:left="99"/>
              <w:rPr>
                <w:noProof/>
              </w:rPr>
            </w:pPr>
            <w:r>
              <w:rPr>
                <w:noProof/>
              </w:rPr>
              <w:t>TS 38.533 CR 21</w:t>
            </w:r>
            <w:r>
              <w:rPr>
                <w:noProof/>
              </w:rPr>
              <w:t>99</w:t>
            </w:r>
            <w:r>
              <w:rPr>
                <w:noProof/>
                <w:lang w:eastAsia="zh-CN"/>
              </w:rPr>
              <w:t>,2</w:t>
            </w:r>
            <w:r>
              <w:rPr>
                <w:noProof/>
                <w:lang w:eastAsia="zh-CN"/>
              </w:rPr>
              <w:t>201</w:t>
            </w:r>
            <w:bookmarkStart w:id="1" w:name="_GoBack"/>
            <w:bookmarkEnd w:id="1"/>
            <w:r>
              <w:rPr>
                <w:noProof/>
                <w:lang w:eastAsia="zh-CN"/>
              </w:rPr>
              <w:t>,</w:t>
            </w:r>
            <w:r>
              <w:rPr>
                <w:noProof/>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4F5C9D" w:rsidRPr="009709C5">
        <w:t>38.533 4.6.4.3+4.6.4.4</w:t>
      </w:r>
      <w:r w:rsidR="004F5C9D">
        <w:t>+6.6.4.3+6.6.4.4</w:t>
      </w:r>
      <w:r w:rsidR="004F5C9D" w:rsidRPr="009709C5">
        <w:t xml:space="preserve"> TT</w:t>
      </w:r>
      <w:r w:rsidR="004F5C9D">
        <w:t xml:space="preserve"> v4</w:t>
      </w:r>
      <w:r w:rsidR="00A20E71" w:rsidRPr="009709C5">
        <w:t>.zip</w:t>
      </w:r>
      <w:r w:rsidR="0021556A" w:rsidRPr="00415567">
        <w:t xml:space="preserve"> </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4F5C9D" w:rsidRPr="009709C5">
        <w:t>38.533 4.6.4.3+4.6.4.4</w:t>
      </w:r>
      <w:r w:rsidR="004F5C9D">
        <w:t>+6.6.4.3+6.6.4.4</w:t>
      </w:r>
      <w:r w:rsidR="004F5C9D" w:rsidRPr="009709C5">
        <w:t xml:space="preserve"> TT</w:t>
      </w:r>
      <w:r w:rsidR="004F5C9D">
        <w:t xml:space="preserve"> v3</w:t>
      </w:r>
      <w:r w:rsidR="00A20E71" w:rsidRPr="009709C5">
        <w:t>.zip</w:t>
      </w:r>
      <w:r>
        <w:rPr>
          <w:lang w:eastAsia="zh-CN"/>
        </w:rPr>
        <w:t>”</w:t>
      </w:r>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5324" w:rsidRDefault="00D65324">
      <w:r>
        <w:separator/>
      </w:r>
    </w:p>
  </w:endnote>
  <w:endnote w:type="continuationSeparator" w:id="0">
    <w:p w:rsidR="00D65324" w:rsidRDefault="00D6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5324" w:rsidRDefault="00D65324">
      <w:r>
        <w:separator/>
      </w:r>
    </w:p>
  </w:footnote>
  <w:footnote w:type="continuationSeparator" w:id="0">
    <w:p w:rsidR="00D65324" w:rsidRDefault="00D6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225"/>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4695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731"/>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5324"/>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7279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CA107-0D64-4272-AF23-8FE3B8810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Pages>
  <Words>344</Words>
  <Characters>1966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2022-08-22T02:54:00Z</dcterms:created>
  <dcterms:modified xsi:type="dcterms:W3CDTF">2023-02-16T15:39:00Z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(3)CVbiBemzQfXX/a9STKLTCh6rycGh/Hwe/VtEa5zVhmU22JH/rFKQwqrCgOkdTARmF91vfltt
5oyKQd4vvTEgXyjDir0p1AnoGOWbRxmeOjjcYyp6OaLBI8VM0bWhcAZh5d2lNAMlR3cZ3ddB
uTgzXvbuhY6WotNWRauzTuknyIZHhygNsrVzb3ubZTDukG/06wxRqx1PjzlcmUtdkoiHkR24
26E3cL1Flt9BszgDmA</vt:lpwstr>
  </property>
  <property fmtid="{D5CDD505-2E9C-101B-9397-08002B2CF9AE}" pid="22" name="_2015_ms_pID_7253431">
    <vt:lpwstr>2AIK4EPgXGEgtcTrKj1QWw3BTxQEZxLBSQMFfw662E/GbOJ23TkAgt
WWvDhLDoCA6hbFBR0aTg1itm47nBl0HVWDxGFh3Eh3VZqB3vmvd/a+j4ufijUpI6RaHBgULd
QK3CzyZIizvXzwN6gZwIWtPw7ccDUPcyeoZpW0X8zNRN6yC0dIOWAqsJCYRuy2reoYweBrqX
Oarkq39wYHHYA0ksm1hNOwveSslUs12Y4pcr</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1676561927</vt:lpwstr>
  </property>
</Properties>
</file>